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543CB" w14:textId="77777777" w:rsidR="00B86D59" w:rsidRDefault="00B86D59" w:rsidP="00B86D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ROSE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D866955" w14:textId="77777777" w:rsidR="00B86D59" w:rsidRDefault="00B86D59" w:rsidP="00B86D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3883D0A0" w14:textId="77777777" w:rsidR="00B86D59" w:rsidRDefault="00B86D59" w:rsidP="00B86D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E76670" w14:textId="77777777" w:rsidR="00B86D59" w:rsidRDefault="00B86D59" w:rsidP="00B86D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51A822" w14:textId="77777777" w:rsidR="00B86D59" w:rsidRDefault="00B86D59" w:rsidP="00B86D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Jan.1417</w:t>
      </w:r>
      <w:r>
        <w:rPr>
          <w:rFonts w:ascii="Times New Roman" w:hAnsi="Times New Roman" w:cs="Times New Roman"/>
          <w:sz w:val="24"/>
          <w:szCs w:val="24"/>
        </w:rPr>
        <w:tab/>
        <w:t xml:space="preserve">He claimed to have met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Oldroyd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Swardeston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Bridge at some </w:t>
      </w:r>
    </w:p>
    <w:p w14:paraId="0AAC0B34" w14:textId="77777777" w:rsidR="00B86D59" w:rsidRDefault="00B86D59" w:rsidP="00B86D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point before this date. He was arrested, </w:t>
      </w:r>
      <w:proofErr w:type="gramStart"/>
      <w:r>
        <w:rPr>
          <w:rFonts w:ascii="Times New Roman" w:hAnsi="Times New Roman" w:cs="Times New Roman"/>
          <w:sz w:val="24"/>
          <w:szCs w:val="24"/>
        </w:rPr>
        <w:t>tried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acquitted.</w:t>
      </w:r>
    </w:p>
    <w:p w14:paraId="05367E1F" w14:textId="77777777" w:rsidR="00B86D59" w:rsidRDefault="00B86D59" w:rsidP="00B86D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16910F88" w14:textId="77777777" w:rsidR="00B86D59" w:rsidRDefault="00B86D59" w:rsidP="00B86D59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560D8496" w14:textId="77777777" w:rsidR="00B86D59" w:rsidRDefault="00B86D59" w:rsidP="00B86D5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Department of History of the University of York, September 1475 p.41)</w:t>
      </w:r>
    </w:p>
    <w:p w14:paraId="5FA44076" w14:textId="77777777" w:rsidR="00B86D59" w:rsidRDefault="00B86D59" w:rsidP="00B86D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49E421" w14:textId="77777777" w:rsidR="00B86D59" w:rsidRDefault="00B86D59" w:rsidP="00B86D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C1AA18" w14:textId="77777777" w:rsidR="00B86D59" w:rsidRDefault="00B86D59" w:rsidP="00B86D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December 2021.</w:t>
      </w:r>
    </w:p>
    <w:p w14:paraId="703305C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DB90C" w14:textId="77777777" w:rsidR="00B86D59" w:rsidRDefault="00B86D59" w:rsidP="009139A6">
      <w:r>
        <w:separator/>
      </w:r>
    </w:p>
  </w:endnote>
  <w:endnote w:type="continuationSeparator" w:id="0">
    <w:p w14:paraId="22B96173" w14:textId="77777777" w:rsidR="00B86D59" w:rsidRDefault="00B86D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D93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7CAC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727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0F609" w14:textId="77777777" w:rsidR="00B86D59" w:rsidRDefault="00B86D59" w:rsidP="009139A6">
      <w:r>
        <w:separator/>
      </w:r>
    </w:p>
  </w:footnote>
  <w:footnote w:type="continuationSeparator" w:id="0">
    <w:p w14:paraId="44C41DC7" w14:textId="77777777" w:rsidR="00B86D59" w:rsidRDefault="00B86D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F71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FEB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D7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D59"/>
    <w:rsid w:val="000666E0"/>
    <w:rsid w:val="002510B7"/>
    <w:rsid w:val="005C130B"/>
    <w:rsid w:val="00826F5C"/>
    <w:rsid w:val="009139A6"/>
    <w:rsid w:val="009448BB"/>
    <w:rsid w:val="00A3176C"/>
    <w:rsid w:val="00AE65F8"/>
    <w:rsid w:val="00B86D59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B6BA6"/>
  <w15:chartTrackingRefBased/>
  <w15:docId w15:val="{82F99322-5742-4024-BE71-81C2105A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2022-01-04T11:02:00Z</dcterms:created>
  <dcterms:modified xsi:type="dcterms:W3CDTF">2022-01-04T11:03:00Z</dcterms:modified>
</cp:coreProperties>
</file>